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7FFCE" w14:textId="3916C6F5" w:rsidR="00505FE4" w:rsidRPr="00356D37" w:rsidRDefault="00505FE4" w:rsidP="00A4490B">
      <w:pPr>
        <w:pStyle w:val="Tytu"/>
        <w:ind w:right="707"/>
        <w:jc w:val="left"/>
        <w:rPr>
          <w:szCs w:val="24"/>
        </w:rPr>
      </w:pPr>
    </w:p>
    <w:p w14:paraId="527D3E14" w14:textId="77777777" w:rsidR="00505FE4" w:rsidRPr="00356D37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56D37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356D37" w14:paraId="3282732F" w14:textId="77777777" w:rsidTr="00356D37">
        <w:trPr>
          <w:cantSplit/>
          <w:trHeight w:val="510"/>
          <w:jc w:val="center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9C3609B" w14:textId="77777777" w:rsidR="00505FE4" w:rsidRPr="00356D37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C87C" w14:textId="77777777" w:rsidR="00C11BBE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Nazwa modułu (bloku przedmiotów): </w:t>
            </w:r>
          </w:p>
          <w:p w14:paraId="475DDDE5" w14:textId="37A55962" w:rsidR="00505FE4" w:rsidRPr="00356D37" w:rsidRDefault="00C11BBE" w:rsidP="00F77DC4">
            <w:pPr>
              <w:rPr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7166DE2" w14:textId="36DDFEBA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Kod modułu:</w:t>
            </w:r>
            <w:r w:rsidR="00C11BBE" w:rsidRPr="00356D37">
              <w:rPr>
                <w:sz w:val="24"/>
                <w:szCs w:val="24"/>
              </w:rPr>
              <w:t xml:space="preserve"> M19</w:t>
            </w:r>
          </w:p>
        </w:tc>
      </w:tr>
      <w:tr w:rsidR="00505FE4" w:rsidRPr="00356D37" w14:paraId="46CD505C" w14:textId="77777777" w:rsidTr="00356D37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89A41F" w14:textId="77777777" w:rsidR="00505FE4" w:rsidRPr="00356D3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0F22" w14:textId="77777777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Nazwa przedmiotu: </w:t>
            </w:r>
          </w:p>
          <w:p w14:paraId="07D344FA" w14:textId="27F5BEA4" w:rsidR="00505FE4" w:rsidRPr="00356D37" w:rsidRDefault="00C11BBE" w:rsidP="00F77DC4">
            <w:pPr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Zarządzanie bezpieczeństwem sieci komputerowych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F09D215" w14:textId="12E2E4C6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Kod przedmiotu:</w:t>
            </w:r>
            <w:r w:rsidR="00C11BBE" w:rsidRPr="00356D37">
              <w:rPr>
                <w:sz w:val="24"/>
                <w:szCs w:val="24"/>
              </w:rPr>
              <w:t xml:space="preserve"> ASK-M6</w:t>
            </w:r>
          </w:p>
        </w:tc>
      </w:tr>
      <w:tr w:rsidR="00505FE4" w:rsidRPr="00356D37" w14:paraId="1349F79E" w14:textId="77777777" w:rsidTr="00356D37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90C65E" w14:textId="77777777" w:rsidR="00505FE4" w:rsidRPr="00356D3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16E209" w14:textId="77777777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Nazwa jednostki organizacyjnej prowadzącej przedmiot / moduł:</w:t>
            </w:r>
          </w:p>
          <w:p w14:paraId="76EA3D98" w14:textId="77777777" w:rsidR="00505FE4" w:rsidRPr="00356D37" w:rsidRDefault="00A0655B" w:rsidP="00F77DC4">
            <w:pPr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356D37" w14:paraId="028A1E80" w14:textId="77777777" w:rsidTr="00356D37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AD2492" w14:textId="77777777" w:rsidR="00505FE4" w:rsidRPr="00356D3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5BCB10" w14:textId="78E7F9D2" w:rsidR="00505FE4" w:rsidRPr="00356D37" w:rsidRDefault="00505FE4" w:rsidP="00337452">
            <w:pPr>
              <w:rPr>
                <w:b/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Nazwa kierunku:</w:t>
            </w:r>
            <w:r w:rsidR="00C11BBE" w:rsidRPr="00356D37">
              <w:rPr>
                <w:sz w:val="24"/>
                <w:szCs w:val="24"/>
              </w:rPr>
              <w:t xml:space="preserve"> </w:t>
            </w:r>
            <w:r w:rsidR="00337452">
              <w:rPr>
                <w:sz w:val="24"/>
                <w:szCs w:val="24"/>
              </w:rPr>
              <w:br/>
            </w:r>
            <w:r w:rsidR="00C11BBE" w:rsidRPr="00356D37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356D37" w14:paraId="0D4A0E2D" w14:textId="77777777" w:rsidTr="00356D37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0C761" w14:textId="77777777" w:rsidR="00505FE4" w:rsidRPr="00356D3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AD9488" w14:textId="77777777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Nazwa specjalności:</w:t>
            </w:r>
            <w:r w:rsidR="00A0655B" w:rsidRPr="00356D37">
              <w:rPr>
                <w:sz w:val="24"/>
                <w:szCs w:val="24"/>
              </w:rPr>
              <w:t xml:space="preserve"> /niewłaściwe skasować/</w:t>
            </w:r>
          </w:p>
          <w:p w14:paraId="6327EA08" w14:textId="5885A2E6" w:rsidR="00505FE4" w:rsidRPr="00356D37" w:rsidRDefault="00A0655B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Administracja systemów i sieci komputerowych</w:t>
            </w:r>
          </w:p>
        </w:tc>
      </w:tr>
      <w:tr w:rsidR="00505FE4" w:rsidRPr="00356D37" w14:paraId="01A83957" w14:textId="77777777" w:rsidTr="00356D37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0E9C0D" w14:textId="77777777" w:rsidR="00505FE4" w:rsidRPr="00356D3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867" w14:textId="77777777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Forma studiów:</w:t>
            </w:r>
          </w:p>
          <w:p w14:paraId="7434A705" w14:textId="737940BB" w:rsidR="00505FE4" w:rsidRPr="00356D37" w:rsidRDefault="00D37CCC" w:rsidP="00F77DC4">
            <w:pPr>
              <w:rPr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5178" w14:textId="77777777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Profil kształcenia:</w:t>
            </w:r>
          </w:p>
          <w:p w14:paraId="2B5A3CBD" w14:textId="3048C1E7" w:rsidR="00505FE4" w:rsidRPr="00356D37" w:rsidRDefault="00C11BBE" w:rsidP="00C11BBE">
            <w:pPr>
              <w:rPr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E209CB3" w14:textId="77777777" w:rsidR="00C11BBE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Poziom studiów:</w:t>
            </w:r>
            <w:r w:rsidR="00C11BBE" w:rsidRPr="00356D37">
              <w:rPr>
                <w:sz w:val="24"/>
                <w:szCs w:val="24"/>
              </w:rPr>
              <w:t xml:space="preserve"> </w:t>
            </w:r>
          </w:p>
          <w:p w14:paraId="3FD8F7D3" w14:textId="4DA42B5E" w:rsidR="00505FE4" w:rsidRPr="00356D37" w:rsidRDefault="00C11BBE" w:rsidP="00F77DC4">
            <w:pPr>
              <w:rPr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356D37" w14:paraId="5F622D5A" w14:textId="77777777" w:rsidTr="00356D37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AC705C" w14:textId="77777777" w:rsidR="00505FE4" w:rsidRPr="00356D3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4447" w14:textId="77777777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Rok / semestr: </w:t>
            </w:r>
          </w:p>
          <w:p w14:paraId="20CB2861" w14:textId="5A709816" w:rsidR="00505FE4" w:rsidRPr="00356D37" w:rsidRDefault="00C11BBE" w:rsidP="00C11BBE">
            <w:pPr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E576" w14:textId="77777777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Status przedmiotu /modułu:</w:t>
            </w:r>
          </w:p>
          <w:p w14:paraId="17E799A4" w14:textId="5A5FBA6D" w:rsidR="00505FE4" w:rsidRPr="00356D37" w:rsidRDefault="00C11BBE" w:rsidP="00C11BBE">
            <w:pPr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FDDDC7" w14:textId="77777777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Język przedmiotu / modułu:</w:t>
            </w:r>
          </w:p>
          <w:p w14:paraId="6831F3C8" w14:textId="4C0FB4EF" w:rsidR="00505FE4" w:rsidRPr="00356D37" w:rsidRDefault="00C11BBE" w:rsidP="00C11BBE">
            <w:pPr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356D37" w14:paraId="1AA26F8E" w14:textId="77777777" w:rsidTr="00356D37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72AC89" w14:textId="77777777" w:rsidR="00505FE4" w:rsidRPr="00356D3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F19D" w14:textId="77777777" w:rsidR="00505FE4" w:rsidRPr="00356D37" w:rsidRDefault="00505FE4" w:rsidP="00F77DC4">
            <w:pPr>
              <w:rPr>
                <w:sz w:val="24"/>
                <w:szCs w:val="24"/>
              </w:rPr>
            </w:pPr>
          </w:p>
          <w:p w14:paraId="38AEF8D1" w14:textId="77777777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292B" w14:textId="77777777" w:rsidR="00505FE4" w:rsidRPr="00356D37" w:rsidRDefault="00505FE4" w:rsidP="00F77DC4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15C9" w14:textId="77777777" w:rsidR="00505FE4" w:rsidRPr="00356D37" w:rsidRDefault="00505FE4" w:rsidP="00F77DC4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9E95" w14:textId="77777777" w:rsidR="00505FE4" w:rsidRPr="00356D37" w:rsidRDefault="00505FE4" w:rsidP="00F77DC4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7672" w14:textId="77777777" w:rsidR="00505FE4" w:rsidRPr="00356D37" w:rsidRDefault="00505FE4" w:rsidP="00F77DC4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D5B9" w14:textId="77777777" w:rsidR="00505FE4" w:rsidRPr="00356D37" w:rsidRDefault="00505FE4" w:rsidP="00F77DC4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D63D9AC" w14:textId="77777777" w:rsidR="00505FE4" w:rsidRPr="00356D37" w:rsidRDefault="00505FE4" w:rsidP="00F77DC4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inne </w:t>
            </w:r>
            <w:r w:rsidRPr="00356D37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356D37" w14:paraId="5FCF6598" w14:textId="77777777" w:rsidTr="00356D37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9E6CC8" w14:textId="77777777" w:rsidR="00505FE4" w:rsidRPr="00356D3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C01876" w14:textId="77777777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3E9B" w14:textId="4627EF39" w:rsidR="00505FE4" w:rsidRPr="00356D37" w:rsidRDefault="00C11BBE" w:rsidP="00F77DC4">
            <w:pPr>
              <w:jc w:val="center"/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9B50C" w14:textId="77777777" w:rsidR="00505FE4" w:rsidRPr="00356D37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3670C" w14:textId="5C6F3A08" w:rsidR="00505FE4" w:rsidRPr="00356D37" w:rsidRDefault="00D37CCC" w:rsidP="00F77DC4">
            <w:pPr>
              <w:jc w:val="center"/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E52175" w14:textId="77777777" w:rsidR="00505FE4" w:rsidRPr="00356D37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16724" w14:textId="77777777" w:rsidR="00505FE4" w:rsidRPr="00356D37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1E7731" w14:textId="77777777" w:rsidR="00505FE4" w:rsidRPr="00356D37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2796D68" w14:textId="77777777" w:rsidR="00505FE4" w:rsidRPr="00356D37" w:rsidRDefault="00505FE4" w:rsidP="00505FE4">
      <w:pPr>
        <w:rPr>
          <w:sz w:val="24"/>
          <w:szCs w:val="24"/>
        </w:rPr>
      </w:pPr>
    </w:p>
    <w:p w14:paraId="77670BEA" w14:textId="77777777" w:rsidR="00505FE4" w:rsidRPr="00356D37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356D37" w14:paraId="4A1D275E" w14:textId="77777777" w:rsidTr="00356D37">
        <w:trPr>
          <w:jc w:val="center"/>
        </w:trPr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07BE" w14:textId="77777777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Koordynator przedmiotu / modułu</w:t>
            </w:r>
            <w:r w:rsidRPr="00356D37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D2E80E" w14:textId="1132CE05" w:rsidR="00505FE4" w:rsidRPr="00356D37" w:rsidRDefault="00337452" w:rsidP="00F77DC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  <w:r w:rsidR="00C11BBE" w:rsidRPr="00356D37">
              <w:rPr>
                <w:b/>
                <w:bCs/>
                <w:sz w:val="24"/>
                <w:szCs w:val="24"/>
              </w:rPr>
              <w:t xml:space="preserve">r inż. </w:t>
            </w:r>
            <w:r>
              <w:rPr>
                <w:b/>
                <w:bCs/>
                <w:sz w:val="24"/>
                <w:szCs w:val="24"/>
              </w:rPr>
              <w:t xml:space="preserve">Jerzy </w:t>
            </w:r>
            <w:proofErr w:type="spellStart"/>
            <w:r>
              <w:rPr>
                <w:b/>
                <w:bCs/>
                <w:sz w:val="24"/>
                <w:szCs w:val="24"/>
              </w:rPr>
              <w:t>Surczyński</w:t>
            </w:r>
            <w:proofErr w:type="spellEnd"/>
          </w:p>
        </w:tc>
      </w:tr>
      <w:tr w:rsidR="00505FE4" w:rsidRPr="00356D37" w14:paraId="2F0B31E1" w14:textId="77777777" w:rsidTr="00356D37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2986" w14:textId="77777777" w:rsidR="00505FE4" w:rsidRPr="00356D37" w:rsidRDefault="00505FE4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Prowadzący zajęcia</w:t>
            </w:r>
            <w:r w:rsidRPr="00356D37">
              <w:t>*</w:t>
            </w:r>
          </w:p>
          <w:p w14:paraId="4551D47E" w14:textId="77777777" w:rsidR="00505FE4" w:rsidRPr="00356D3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1C54E" w14:textId="2E50F40F" w:rsidR="00505FE4" w:rsidRPr="00356D37" w:rsidRDefault="00337452" w:rsidP="00F77DC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  <w:r w:rsidRPr="00356D37">
              <w:rPr>
                <w:b/>
                <w:bCs/>
                <w:sz w:val="24"/>
                <w:szCs w:val="24"/>
              </w:rPr>
              <w:t xml:space="preserve">r inż. </w:t>
            </w:r>
            <w:r>
              <w:rPr>
                <w:b/>
                <w:bCs/>
                <w:sz w:val="24"/>
                <w:szCs w:val="24"/>
              </w:rPr>
              <w:t xml:space="preserve">Jerzy </w:t>
            </w:r>
            <w:proofErr w:type="spellStart"/>
            <w:r>
              <w:rPr>
                <w:b/>
                <w:bCs/>
                <w:sz w:val="24"/>
                <w:szCs w:val="24"/>
              </w:rPr>
              <w:t>Surczyński</w:t>
            </w:r>
            <w:proofErr w:type="spellEnd"/>
            <w:r>
              <w:rPr>
                <w:b/>
                <w:bCs/>
                <w:sz w:val="24"/>
                <w:szCs w:val="24"/>
              </w:rPr>
              <w:t>,</w:t>
            </w:r>
            <w:r w:rsidRPr="00356D37">
              <w:rPr>
                <w:b/>
                <w:bCs/>
                <w:sz w:val="24"/>
                <w:szCs w:val="24"/>
              </w:rPr>
              <w:t xml:space="preserve"> </w:t>
            </w:r>
            <w:r w:rsidR="00C11BBE" w:rsidRPr="00356D37">
              <w:rPr>
                <w:b/>
                <w:bCs/>
                <w:sz w:val="24"/>
                <w:szCs w:val="24"/>
              </w:rPr>
              <w:t>mgr inż. Norbert Sacha</w:t>
            </w:r>
          </w:p>
        </w:tc>
      </w:tr>
      <w:tr w:rsidR="00505FE4" w:rsidRPr="00356D37" w14:paraId="3496ACB3" w14:textId="77777777" w:rsidTr="00356D37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57FB" w14:textId="77777777" w:rsidR="00505FE4" w:rsidRPr="00356D37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2EB16" w14:textId="77777777" w:rsidR="00C11BBE" w:rsidRPr="00356D37" w:rsidRDefault="00C11BBE" w:rsidP="00C11BBE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Zapoznanie ze złożonością problemów związanych z bezpieczeństwem w sieciach komputerowych</w:t>
            </w:r>
          </w:p>
          <w:p w14:paraId="09C15C39" w14:textId="77777777" w:rsidR="00C11BBE" w:rsidRPr="00356D37" w:rsidRDefault="00C11BBE" w:rsidP="00C11BBE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Nauczenie stosowania mechanizmów zwiększających poziom bezpieczeństwa w sieciach komputerowych</w:t>
            </w:r>
          </w:p>
          <w:p w14:paraId="258D30D2" w14:textId="59FBB725" w:rsidR="00505FE4" w:rsidRPr="00356D37" w:rsidRDefault="00C11BBE" w:rsidP="00C11BBE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Rozwijanie umiejętności weryfikacji potencjalnych zagrożeń oraz umiejętności opracowywania polityki bezpieczeństwa</w:t>
            </w:r>
          </w:p>
        </w:tc>
      </w:tr>
      <w:tr w:rsidR="00505FE4" w:rsidRPr="00356D37" w14:paraId="02BA3442" w14:textId="77777777" w:rsidTr="00356D37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6C22A6" w14:textId="77777777" w:rsidR="00505FE4" w:rsidRPr="00356D37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7A090E" w14:textId="30DD63BE" w:rsidR="00505FE4" w:rsidRPr="00356D37" w:rsidRDefault="00C11BBE" w:rsidP="00F77DC4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Zaliczone przedmioty: Sieci komputerowe, Routing i </w:t>
            </w:r>
            <w:proofErr w:type="spellStart"/>
            <w:r w:rsidRPr="00356D37">
              <w:rPr>
                <w:sz w:val="24"/>
                <w:szCs w:val="24"/>
              </w:rPr>
              <w:t>switching</w:t>
            </w:r>
            <w:proofErr w:type="spellEnd"/>
          </w:p>
        </w:tc>
      </w:tr>
    </w:tbl>
    <w:p w14:paraId="3C73771B" w14:textId="77777777" w:rsidR="00505FE4" w:rsidRPr="00356D37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56D37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34AD2A51" w14:textId="77777777" w:rsidR="00505FE4" w:rsidRPr="00356D37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356D37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23D384B" w14:textId="77777777" w:rsidR="00505FE4" w:rsidRPr="00356D37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356D37" w14:paraId="37C7F582" w14:textId="77777777" w:rsidTr="00356D37">
        <w:trPr>
          <w:jc w:val="center"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1A59167" w14:textId="77777777" w:rsidR="00505FE4" w:rsidRPr="00356D37" w:rsidRDefault="00505FE4" w:rsidP="00F77DC4">
            <w:pPr>
              <w:jc w:val="center"/>
              <w:rPr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356D37" w14:paraId="29368AC9" w14:textId="77777777" w:rsidTr="00356D37">
        <w:trPr>
          <w:jc w:val="center"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2254F2" w14:textId="77777777" w:rsidR="00505FE4" w:rsidRPr="00356D37" w:rsidRDefault="00505FE4" w:rsidP="00F77DC4">
            <w:pPr>
              <w:rPr>
                <w:sz w:val="22"/>
                <w:szCs w:val="22"/>
              </w:rPr>
            </w:pPr>
            <w:r w:rsidRPr="00356D3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217DC9" w14:textId="77777777" w:rsidR="00505FE4" w:rsidRPr="00356D37" w:rsidRDefault="00505FE4" w:rsidP="00F77DC4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E378DD" w14:textId="77777777" w:rsidR="00505FE4" w:rsidRPr="00356D37" w:rsidRDefault="00505FE4" w:rsidP="00F77DC4">
            <w:pPr>
              <w:jc w:val="center"/>
              <w:rPr>
                <w:sz w:val="22"/>
                <w:szCs w:val="22"/>
              </w:rPr>
            </w:pPr>
            <w:r w:rsidRPr="00356D37">
              <w:rPr>
                <w:sz w:val="22"/>
                <w:szCs w:val="22"/>
              </w:rPr>
              <w:t xml:space="preserve">Kod kierunkowego efektu </w:t>
            </w:r>
          </w:p>
          <w:p w14:paraId="75A07F0A" w14:textId="77777777" w:rsidR="00505FE4" w:rsidRPr="00356D37" w:rsidRDefault="00505FE4" w:rsidP="00F77DC4">
            <w:pPr>
              <w:jc w:val="center"/>
              <w:rPr>
                <w:sz w:val="22"/>
                <w:szCs w:val="22"/>
              </w:rPr>
            </w:pPr>
            <w:r w:rsidRPr="00356D37">
              <w:rPr>
                <w:sz w:val="22"/>
                <w:szCs w:val="22"/>
              </w:rPr>
              <w:t>uczenia się</w:t>
            </w:r>
          </w:p>
        </w:tc>
      </w:tr>
      <w:tr w:rsidR="00505FE4" w:rsidRPr="00356D37" w14:paraId="0978A8FF" w14:textId="77777777" w:rsidTr="00356D37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6C3" w14:textId="64ED9F5D" w:rsidR="00505FE4" w:rsidRPr="00356D37" w:rsidRDefault="00C11BBE" w:rsidP="00C11BBE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B2CD44" w14:textId="6414D8BF" w:rsidR="00505FE4" w:rsidRPr="00356D37" w:rsidRDefault="00C11BBE" w:rsidP="00C11BBE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Zna rodzaje zagrożeń występujących w sieciach komputerowych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798F3C" w14:textId="46ED9733" w:rsidR="00505FE4" w:rsidRPr="00356D37" w:rsidRDefault="00C11BBE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K_W16, K_W17, K_W18</w:t>
            </w:r>
          </w:p>
        </w:tc>
      </w:tr>
      <w:tr w:rsidR="00505FE4" w:rsidRPr="00356D37" w14:paraId="433F9618" w14:textId="77777777" w:rsidTr="00356D37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FAF3" w14:textId="3DFACD28" w:rsidR="00505FE4" w:rsidRPr="00356D37" w:rsidRDefault="00C11BBE" w:rsidP="00C11BBE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6344F2" w14:textId="4F01E612" w:rsidR="00505FE4" w:rsidRPr="00356D37" w:rsidRDefault="00C11BBE" w:rsidP="00C11BBE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Zna sposoby zapobiegania zagrożeniom bezpieczeństwa sieci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8DDBE" w14:textId="6C4E8D8B" w:rsidR="00505FE4" w:rsidRPr="00356D37" w:rsidRDefault="00C11BBE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K_W16, K_W17 K_W18</w:t>
            </w:r>
          </w:p>
        </w:tc>
      </w:tr>
      <w:tr w:rsidR="00505FE4" w:rsidRPr="00356D37" w14:paraId="42B7B1B6" w14:textId="77777777" w:rsidTr="00356D37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E8E9" w14:textId="02788480" w:rsidR="00505FE4" w:rsidRPr="00356D37" w:rsidRDefault="00C11BBE" w:rsidP="00C11BBE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8D3CD1" w14:textId="69B27AE2" w:rsidR="00505FE4" w:rsidRPr="00356D37" w:rsidRDefault="00C11BBE" w:rsidP="00C11BBE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Zna podstawy funkcjonowania sieci teleinformatycznych z uwzględnieniem aspektów bezpieczeństwa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CF4E" w14:textId="55C9241B" w:rsidR="00505FE4" w:rsidRPr="00356D37" w:rsidRDefault="00C11BBE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K_W08</w:t>
            </w:r>
          </w:p>
        </w:tc>
      </w:tr>
      <w:tr w:rsidR="00505FE4" w:rsidRPr="00356D37" w14:paraId="19F73607" w14:textId="77777777" w:rsidTr="00356D37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06D9" w14:textId="2D0D8C3D" w:rsidR="00505FE4" w:rsidRPr="00356D37" w:rsidRDefault="00C11BBE" w:rsidP="00C11BBE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B9A3E5" w14:textId="5910F8CF" w:rsidR="00505FE4" w:rsidRPr="00356D37" w:rsidRDefault="00C11BBE" w:rsidP="00C11BBE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Identyfikuje możliwe zagrożenia w sieci komputerowej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D18C10" w14:textId="08B0DE76" w:rsidR="00505FE4" w:rsidRPr="00356D37" w:rsidRDefault="00C11BBE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K_U10, K_U14</w:t>
            </w:r>
          </w:p>
        </w:tc>
      </w:tr>
      <w:tr w:rsidR="00505FE4" w:rsidRPr="00356D37" w14:paraId="50068520" w14:textId="77777777" w:rsidTr="00356D37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79E5" w14:textId="06394C28" w:rsidR="00505FE4" w:rsidRPr="00356D37" w:rsidRDefault="00C11BBE" w:rsidP="00C11BBE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B10761" w14:textId="535152DC" w:rsidR="00505FE4" w:rsidRPr="00356D37" w:rsidRDefault="00C11BBE" w:rsidP="00C11BBE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Stosuje wybrane metody, środki sprzętowe i programowe zwiększające poziom bezpieczeństwa sieci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4EF1F" w14:textId="19F4F970" w:rsidR="00505FE4" w:rsidRPr="00356D37" w:rsidRDefault="00C11BBE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K_U10, K_U14</w:t>
            </w:r>
          </w:p>
        </w:tc>
      </w:tr>
      <w:tr w:rsidR="00505FE4" w:rsidRPr="00356D37" w14:paraId="62A2B649" w14:textId="77777777" w:rsidTr="00356D37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090C" w14:textId="19234E02" w:rsidR="00505FE4" w:rsidRPr="00356D37" w:rsidRDefault="00C11BBE" w:rsidP="00C11BBE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1DE4D4" w14:textId="725EC72F" w:rsidR="00505FE4" w:rsidRPr="00356D37" w:rsidRDefault="00C11BBE" w:rsidP="00C11BBE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Opracowuje politykę bezpieczeństwa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08030" w14:textId="61E4F7EC" w:rsidR="00505FE4" w:rsidRPr="00356D37" w:rsidRDefault="00C11BBE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K_U03</w:t>
            </w:r>
          </w:p>
        </w:tc>
      </w:tr>
      <w:tr w:rsidR="00505FE4" w:rsidRPr="00356D37" w14:paraId="2160CAAC" w14:textId="77777777" w:rsidTr="00356D37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EA4F" w14:textId="5D97497D" w:rsidR="00505FE4" w:rsidRPr="00356D37" w:rsidRDefault="00C11BBE" w:rsidP="00C11BBE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249FBB" w14:textId="419A7D6B" w:rsidR="00505FE4" w:rsidRPr="00356D37" w:rsidRDefault="00C11BBE" w:rsidP="00C11BBE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Realizuje zadania związane z utrzymaniem urządzeń sieciowych realizujących zadania związane z bezpieczeństwem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0AA44" w14:textId="57ABD4EE" w:rsidR="00505FE4" w:rsidRPr="00356D37" w:rsidRDefault="00C11BBE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K_U22</w:t>
            </w:r>
          </w:p>
        </w:tc>
      </w:tr>
      <w:tr w:rsidR="00C11BBE" w:rsidRPr="00356D37" w14:paraId="71CDAFF5" w14:textId="77777777" w:rsidTr="00356D37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4560" w14:textId="16C10070" w:rsidR="00C11BBE" w:rsidRPr="00356D37" w:rsidRDefault="00C11BBE" w:rsidP="00C11BBE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636829" w14:textId="4628139F" w:rsidR="00C11BBE" w:rsidRPr="00356D37" w:rsidRDefault="00C11BBE" w:rsidP="00C11BBE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Skutecznie porozumiewa się z przełożonymi i współpracownikami w celu wspólnego zapewnienia bezpieczeństwa zasobom informacyjnym w sieci komputerowej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FE980" w14:textId="61D8F14F" w:rsidR="00C11BBE" w:rsidRPr="00356D37" w:rsidRDefault="00C11BBE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K_K04</w:t>
            </w:r>
          </w:p>
        </w:tc>
      </w:tr>
      <w:tr w:rsidR="00505FE4" w:rsidRPr="00356D37" w14:paraId="17A82DF6" w14:textId="77777777" w:rsidTr="00356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9ACDD08" w14:textId="77777777" w:rsidR="00505FE4" w:rsidRPr="00356D37" w:rsidRDefault="00505FE4" w:rsidP="00F77DC4">
            <w:pPr>
              <w:jc w:val="center"/>
              <w:rPr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356D37" w14:paraId="28C13EE6" w14:textId="77777777" w:rsidTr="00356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9F7F6BB" w14:textId="77777777" w:rsidR="00505FE4" w:rsidRPr="00356D37" w:rsidRDefault="00505FE4" w:rsidP="00F77DC4">
            <w:pPr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356D37" w14:paraId="6B036FB1" w14:textId="77777777" w:rsidTr="00356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255E6F" w14:textId="77777777" w:rsidR="00C11BBE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Wprowadzenie, współczesne zagrożenia w sieciach komputerowych</w:t>
            </w:r>
          </w:p>
          <w:p w14:paraId="15A49D4C" w14:textId="77777777" w:rsidR="00C11BBE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Podstawy bezpieczeństwa sieci</w:t>
            </w:r>
          </w:p>
          <w:p w14:paraId="67331F55" w14:textId="77777777" w:rsidR="00C11BBE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Zagrożenia w sieci</w:t>
            </w:r>
          </w:p>
          <w:p w14:paraId="2F45FEF5" w14:textId="77777777" w:rsidR="00C11BBE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Magiczny sześcian </w:t>
            </w:r>
            <w:proofErr w:type="spellStart"/>
            <w:r w:rsidRPr="00356D37">
              <w:rPr>
                <w:sz w:val="24"/>
                <w:szCs w:val="24"/>
              </w:rPr>
              <w:t>cyberbezpieczeństwa</w:t>
            </w:r>
            <w:proofErr w:type="spellEnd"/>
          </w:p>
          <w:p w14:paraId="2B52D93E" w14:textId="77777777" w:rsidR="00C11BBE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Złośliwe oprogramowanie</w:t>
            </w:r>
          </w:p>
          <w:p w14:paraId="2464EA01" w14:textId="77777777" w:rsidR="00C11BBE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Podstawy kryptografii</w:t>
            </w:r>
          </w:p>
          <w:p w14:paraId="4E71F0F8" w14:textId="77777777" w:rsidR="00C11BBE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Kontrola dostępu</w:t>
            </w:r>
          </w:p>
          <w:p w14:paraId="04363450" w14:textId="77777777" w:rsidR="00C11BBE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Kontrola integralności danych, podpis cyfrowy, certyfikaty cyfrowe</w:t>
            </w:r>
          </w:p>
          <w:p w14:paraId="2E8188DA" w14:textId="77777777" w:rsidR="00C11BBE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Kontrola integralności baz danych</w:t>
            </w:r>
          </w:p>
          <w:p w14:paraId="3A6BD7FB" w14:textId="0C7B648E" w:rsidR="00C11BBE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Systemy wysokiej dostępności </w:t>
            </w:r>
          </w:p>
          <w:p w14:paraId="56498848" w14:textId="77777777" w:rsidR="00C11BBE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Zabezpieczenia systemów i urządzeń</w:t>
            </w:r>
          </w:p>
          <w:p w14:paraId="5DFE12AA" w14:textId="77777777" w:rsidR="00C11BBE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Domeny </w:t>
            </w:r>
            <w:proofErr w:type="spellStart"/>
            <w:r w:rsidRPr="00356D37">
              <w:rPr>
                <w:sz w:val="24"/>
                <w:szCs w:val="24"/>
              </w:rPr>
              <w:t>cyberbezpieczeństwa</w:t>
            </w:r>
            <w:proofErr w:type="spellEnd"/>
          </w:p>
          <w:p w14:paraId="771EDBCC" w14:textId="2E52BD15" w:rsidR="00C11BBE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Zabezpieczanie sieci LAN przewodowej </w:t>
            </w:r>
          </w:p>
          <w:p w14:paraId="00B8EBE8" w14:textId="14D09C38" w:rsidR="00C11BBE" w:rsidRPr="00356D37" w:rsidRDefault="00C23999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 Zabezpieczanie sieci LAN bezprzewodowej</w:t>
            </w:r>
          </w:p>
          <w:p w14:paraId="1896C4AA" w14:textId="75E30B5B" w:rsidR="00505FE4" w:rsidRPr="00356D37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Test</w:t>
            </w:r>
          </w:p>
        </w:tc>
      </w:tr>
      <w:tr w:rsidR="00505FE4" w:rsidRPr="00356D37" w14:paraId="351F05F5" w14:textId="77777777" w:rsidTr="00356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DE0D381" w14:textId="77777777" w:rsidR="00505FE4" w:rsidRPr="00356D37" w:rsidRDefault="00505FE4" w:rsidP="00F77DC4">
            <w:pPr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356D37" w14:paraId="2D417CA9" w14:textId="77777777" w:rsidTr="00356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23458DB" w14:textId="77777777" w:rsidR="00505FE4" w:rsidRPr="00356D37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356D37" w14:paraId="06E6637E" w14:textId="77777777" w:rsidTr="00356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4583497" w14:textId="77777777" w:rsidR="00505FE4" w:rsidRPr="00356D37" w:rsidRDefault="00505FE4" w:rsidP="00F77DC4">
            <w:pPr>
              <w:pStyle w:val="Nagwek1"/>
              <w:rPr>
                <w:szCs w:val="24"/>
              </w:rPr>
            </w:pPr>
            <w:r w:rsidRPr="00356D37">
              <w:rPr>
                <w:szCs w:val="24"/>
              </w:rPr>
              <w:t>Laboratorium</w:t>
            </w:r>
          </w:p>
        </w:tc>
      </w:tr>
      <w:tr w:rsidR="00505FE4" w:rsidRPr="00356D37" w14:paraId="0706C9A3" w14:textId="77777777" w:rsidTr="00356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BE172D" w14:textId="77777777" w:rsidR="00C23999" w:rsidRPr="00356D37" w:rsidRDefault="00C23999" w:rsidP="00C23999">
            <w:pPr>
              <w:widowControl w:val="0"/>
              <w:ind w:left="108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Celem laboratorium jest weryfikacja mechanizmów zwiększających poziom bezpieczeństwa sieci komputerowych: </w:t>
            </w:r>
          </w:p>
          <w:p w14:paraId="348BE840" w14:textId="77777777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zabezpieczenie użytkownika systemu IOS</w:t>
            </w:r>
          </w:p>
          <w:p w14:paraId="76599CFD" w14:textId="77777777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implementacja mechanizmu kontroli dostępu w oparciu o role</w:t>
            </w:r>
          </w:p>
          <w:p w14:paraId="75E9A151" w14:textId="0CB48F92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implementacja mechanizmu kontroli dostępu w oparciu o </w:t>
            </w:r>
            <w:proofErr w:type="spellStart"/>
            <w:r w:rsidRPr="00356D37">
              <w:rPr>
                <w:sz w:val="24"/>
                <w:szCs w:val="24"/>
              </w:rPr>
              <w:t>vidoki</w:t>
            </w:r>
            <w:proofErr w:type="spellEnd"/>
          </w:p>
          <w:p w14:paraId="05F49275" w14:textId="3DA78BC8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implementacja mechanizmu kontroli dostępu w oparciu o super </w:t>
            </w:r>
            <w:proofErr w:type="spellStart"/>
            <w:r w:rsidRPr="00356D37">
              <w:rPr>
                <w:sz w:val="24"/>
                <w:szCs w:val="24"/>
              </w:rPr>
              <w:t>vidoki</w:t>
            </w:r>
            <w:proofErr w:type="spellEnd"/>
          </w:p>
          <w:p w14:paraId="6226647B" w14:textId="1DF363C0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implementacja mechanizmu kontroli dostępu w oparciu o poziomy</w:t>
            </w:r>
          </w:p>
          <w:p w14:paraId="66E88986" w14:textId="77777777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identyfikacja i konfiguracja poziomów uprzywilejowania</w:t>
            </w:r>
          </w:p>
          <w:p w14:paraId="01F0BE03" w14:textId="77777777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konfiguracja uwierzytelniania i autoryzacji</w:t>
            </w:r>
          </w:p>
          <w:p w14:paraId="0BB634E3" w14:textId="77777777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implementacja zaawansowanych list kontroli dostępu</w:t>
            </w:r>
          </w:p>
          <w:p w14:paraId="681799FE" w14:textId="77777777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obsługa logowania zdarzeń, synchronizacja czasu</w:t>
            </w:r>
          </w:p>
          <w:p w14:paraId="6C7B9894" w14:textId="77777777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konfiguracja AAA</w:t>
            </w:r>
          </w:p>
          <w:p w14:paraId="5C994539" w14:textId="77777777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konfiguracja SSH</w:t>
            </w:r>
          </w:p>
          <w:p w14:paraId="7F01856D" w14:textId="77777777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konfiguracja połączenia VPN</w:t>
            </w:r>
          </w:p>
          <w:p w14:paraId="7868B21C" w14:textId="77777777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konfiguracja Radiusa</w:t>
            </w:r>
          </w:p>
          <w:p w14:paraId="6385E4C4" w14:textId="77777777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opracowanie polityki bezpieczeństwa sieci</w:t>
            </w:r>
          </w:p>
          <w:p w14:paraId="355FCF4F" w14:textId="30DC0F11" w:rsidR="00C23999" w:rsidRPr="00356D37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Test</w:t>
            </w:r>
          </w:p>
          <w:p w14:paraId="22A61224" w14:textId="77777777" w:rsidR="00C23999" w:rsidRPr="00356D37" w:rsidRDefault="00C23999" w:rsidP="00C23999">
            <w:pPr>
              <w:keepLines/>
              <w:rPr>
                <w:sz w:val="24"/>
                <w:szCs w:val="24"/>
              </w:rPr>
            </w:pPr>
          </w:p>
          <w:p w14:paraId="5CCE1D4A" w14:textId="77777777" w:rsidR="00505FE4" w:rsidRPr="00356D37" w:rsidRDefault="00D37CCC" w:rsidP="00C23999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Uwaga </w:t>
            </w:r>
          </w:p>
          <w:p w14:paraId="4F839C0F" w14:textId="16E6E3BA" w:rsidR="00D37CCC" w:rsidRPr="00356D37" w:rsidRDefault="00D37CCC" w:rsidP="00C23999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Każde lab jest realizowane na 2 godzinach </w:t>
            </w:r>
          </w:p>
        </w:tc>
      </w:tr>
      <w:tr w:rsidR="00505FE4" w:rsidRPr="00356D37" w14:paraId="79F713A1" w14:textId="77777777" w:rsidTr="00356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A72320E" w14:textId="77777777" w:rsidR="00505FE4" w:rsidRPr="00356D37" w:rsidRDefault="00505FE4" w:rsidP="00F77DC4">
            <w:pPr>
              <w:pStyle w:val="Nagwek1"/>
              <w:rPr>
                <w:szCs w:val="24"/>
              </w:rPr>
            </w:pPr>
            <w:r w:rsidRPr="00356D37">
              <w:rPr>
                <w:szCs w:val="24"/>
              </w:rPr>
              <w:t>Projekt</w:t>
            </w:r>
          </w:p>
        </w:tc>
      </w:tr>
      <w:tr w:rsidR="00505FE4" w:rsidRPr="00356D37" w14:paraId="54ECF1AA" w14:textId="77777777" w:rsidTr="00356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6B911CF" w14:textId="77777777" w:rsidR="00505FE4" w:rsidRPr="00356D37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356D37" w14:paraId="127AC937" w14:textId="77777777" w:rsidTr="00356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0FFDAD4" w14:textId="77777777" w:rsidR="00505FE4" w:rsidRPr="00356D37" w:rsidRDefault="00505FE4" w:rsidP="00F77DC4">
            <w:pPr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356D37" w14:paraId="2ECB06FA" w14:textId="77777777" w:rsidTr="00356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86006D" w14:textId="77777777" w:rsidR="00505FE4" w:rsidRPr="00356D37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356D37" w14:paraId="0D6B1EDB" w14:textId="77777777" w:rsidTr="00356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D77332" w14:textId="77777777" w:rsidR="00505FE4" w:rsidRPr="00356D37" w:rsidRDefault="00505FE4" w:rsidP="00F77DC4">
            <w:pPr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356D37" w14:paraId="3F05CDE1" w14:textId="77777777" w:rsidTr="00356D3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8B7B4B" w14:textId="77777777" w:rsidR="00505FE4" w:rsidRPr="00356D37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5CB7FE36" w14:textId="77777777" w:rsidR="00505FE4" w:rsidRPr="00356D37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356D37" w14:paraId="75D55F08" w14:textId="77777777" w:rsidTr="00356D37">
        <w:trPr>
          <w:jc w:val="center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56C7" w14:textId="77777777" w:rsidR="00505FE4" w:rsidRPr="00356D37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lastRenderedPageBreak/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69DB2" w14:textId="77777777" w:rsidR="00C23999" w:rsidRPr="00356D37" w:rsidRDefault="00C23999" w:rsidP="00C23999">
            <w:pPr>
              <w:widowControl w:val="0"/>
              <w:numPr>
                <w:ilvl w:val="0"/>
                <w:numId w:val="3"/>
              </w:numPr>
              <w:tabs>
                <w:tab w:val="num" w:pos="364"/>
              </w:tabs>
              <w:ind w:left="364" w:hanging="240"/>
              <w:rPr>
                <w:sz w:val="24"/>
                <w:szCs w:val="24"/>
                <w:lang w:val="en-GB"/>
              </w:rPr>
            </w:pPr>
            <w:proofErr w:type="spellStart"/>
            <w:r w:rsidRPr="00356D37">
              <w:rPr>
                <w:sz w:val="24"/>
                <w:szCs w:val="24"/>
                <w:lang w:val="en-GB"/>
              </w:rPr>
              <w:t>Józefiok</w:t>
            </w:r>
            <w:proofErr w:type="spellEnd"/>
            <w:r w:rsidRPr="00356D37">
              <w:rPr>
                <w:sz w:val="24"/>
                <w:szCs w:val="24"/>
                <w:lang w:val="en-GB"/>
              </w:rPr>
              <w:t xml:space="preserve"> A., </w:t>
            </w:r>
            <w:r w:rsidRPr="00356D37">
              <w:rPr>
                <w:i/>
                <w:iCs/>
                <w:sz w:val="24"/>
                <w:szCs w:val="24"/>
                <w:lang w:val="en-GB"/>
              </w:rPr>
              <w:t>Security CCNA</w:t>
            </w:r>
            <w:r w:rsidRPr="00356D37">
              <w:rPr>
                <w:sz w:val="24"/>
                <w:szCs w:val="24"/>
                <w:lang w:val="en-GB"/>
              </w:rPr>
              <w:t>, Helion 2016</w:t>
            </w:r>
          </w:p>
          <w:p w14:paraId="372DDF1E" w14:textId="514C7C52" w:rsidR="00505FE4" w:rsidRPr="00356D37" w:rsidRDefault="00C23999" w:rsidP="00C23999">
            <w:pPr>
              <w:widowControl w:val="0"/>
              <w:numPr>
                <w:ilvl w:val="0"/>
                <w:numId w:val="3"/>
              </w:numPr>
              <w:tabs>
                <w:tab w:val="num" w:pos="364"/>
              </w:tabs>
              <w:ind w:left="364" w:hanging="240"/>
              <w:rPr>
                <w:sz w:val="24"/>
                <w:szCs w:val="24"/>
                <w:lang w:val="en-GB"/>
              </w:rPr>
            </w:pPr>
            <w:r w:rsidRPr="00356D37">
              <w:rPr>
                <w:sz w:val="24"/>
                <w:szCs w:val="24"/>
              </w:rPr>
              <w:t xml:space="preserve">M. Serafin, </w:t>
            </w:r>
            <w:r w:rsidRPr="00356D37">
              <w:rPr>
                <w:i/>
                <w:iCs/>
                <w:sz w:val="24"/>
                <w:szCs w:val="24"/>
              </w:rPr>
              <w:t>Sieci VPN. Praca zdalna i bezpieczeństwo danych</w:t>
            </w:r>
            <w:r w:rsidRPr="00356D37">
              <w:rPr>
                <w:sz w:val="24"/>
                <w:szCs w:val="24"/>
              </w:rPr>
              <w:t xml:space="preserve">, wyd. II, Helion  </w:t>
            </w:r>
          </w:p>
        </w:tc>
      </w:tr>
      <w:tr w:rsidR="00505FE4" w:rsidRPr="00356D37" w14:paraId="5CEE36F4" w14:textId="77777777" w:rsidTr="00356D37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ADA5" w14:textId="77777777" w:rsidR="00505FE4" w:rsidRPr="00356D37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A9735" w14:textId="77777777" w:rsidR="00602B98" w:rsidRPr="00356D37" w:rsidRDefault="00602B98" w:rsidP="00602B98">
            <w:pPr>
              <w:widowControl w:val="0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proofErr w:type="spellStart"/>
            <w:r w:rsidRPr="00356D37">
              <w:rPr>
                <w:sz w:val="24"/>
                <w:szCs w:val="24"/>
              </w:rPr>
              <w:t>McNab</w:t>
            </w:r>
            <w:proofErr w:type="spellEnd"/>
            <w:r w:rsidRPr="00356D37">
              <w:rPr>
                <w:sz w:val="24"/>
                <w:szCs w:val="24"/>
              </w:rPr>
              <w:t xml:space="preserve"> Ch., </w:t>
            </w:r>
            <w:r w:rsidRPr="00356D37">
              <w:rPr>
                <w:i/>
                <w:sz w:val="24"/>
                <w:szCs w:val="24"/>
              </w:rPr>
              <w:t>Ocena bezpieczeństwa sieci</w:t>
            </w:r>
            <w:r w:rsidRPr="00356D37">
              <w:rPr>
                <w:sz w:val="24"/>
                <w:szCs w:val="24"/>
              </w:rPr>
              <w:t xml:space="preserve">, </w:t>
            </w:r>
            <w:proofErr w:type="spellStart"/>
            <w:r w:rsidRPr="00356D37">
              <w:rPr>
                <w:sz w:val="24"/>
                <w:szCs w:val="24"/>
              </w:rPr>
              <w:t>O’Reilly</w:t>
            </w:r>
            <w:proofErr w:type="spellEnd"/>
            <w:r w:rsidRPr="00356D37">
              <w:rPr>
                <w:sz w:val="24"/>
                <w:szCs w:val="24"/>
              </w:rPr>
              <w:t>, 2017</w:t>
            </w:r>
          </w:p>
          <w:p w14:paraId="434910A4" w14:textId="77777777" w:rsidR="00602B98" w:rsidRPr="00356D37" w:rsidRDefault="00602B98" w:rsidP="00602B98">
            <w:pPr>
              <w:widowControl w:val="0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W. </w:t>
            </w:r>
            <w:proofErr w:type="spellStart"/>
            <w:r w:rsidRPr="00356D37">
              <w:rPr>
                <w:sz w:val="24"/>
                <w:szCs w:val="24"/>
              </w:rPr>
              <w:t>Stallings</w:t>
            </w:r>
            <w:proofErr w:type="spellEnd"/>
            <w:r w:rsidRPr="00356D37">
              <w:rPr>
                <w:sz w:val="24"/>
                <w:szCs w:val="24"/>
              </w:rPr>
              <w:t xml:space="preserve">, </w:t>
            </w:r>
            <w:r w:rsidRPr="00356D37">
              <w:rPr>
                <w:i/>
                <w:iCs/>
                <w:sz w:val="24"/>
                <w:szCs w:val="24"/>
              </w:rPr>
              <w:t>Kryptografia i bezpieczeństwo sieci komputerowych.</w:t>
            </w:r>
          </w:p>
          <w:p w14:paraId="7631509B" w14:textId="0FBC3BA6" w:rsidR="00505FE4" w:rsidRPr="00356D37" w:rsidRDefault="00602B98" w:rsidP="00602B98">
            <w:pPr>
              <w:widowControl w:val="0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356D37">
              <w:rPr>
                <w:i/>
                <w:iCs/>
                <w:sz w:val="24"/>
                <w:szCs w:val="24"/>
              </w:rPr>
              <w:t>Matematyka szyfrów i techniki kryptografii</w:t>
            </w:r>
            <w:r w:rsidRPr="00356D37">
              <w:rPr>
                <w:sz w:val="24"/>
                <w:szCs w:val="24"/>
              </w:rPr>
              <w:t>, Helion, 2011</w:t>
            </w:r>
          </w:p>
        </w:tc>
      </w:tr>
      <w:tr w:rsidR="00505FE4" w:rsidRPr="00356D37" w14:paraId="5EC31704" w14:textId="77777777" w:rsidTr="00356D37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172B" w14:textId="77777777" w:rsidR="00505FE4" w:rsidRPr="00356D37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356D37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E88F01" w14:textId="111D1697" w:rsidR="00505FE4" w:rsidRPr="00356D37" w:rsidRDefault="00602B98" w:rsidP="00A0655B">
            <w:pPr>
              <w:ind w:left="72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wykład informacyjny, doświadczenia w laboratorium</w:t>
            </w:r>
          </w:p>
        </w:tc>
      </w:tr>
      <w:tr w:rsidR="00505FE4" w:rsidRPr="00356D37" w14:paraId="789CC66D" w14:textId="77777777" w:rsidTr="00356D37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56E5D1" w14:textId="77777777" w:rsidR="00505FE4" w:rsidRPr="00356D37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BB7C50" w14:textId="77777777" w:rsidR="00505FE4" w:rsidRPr="00356D37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795B10F1" w14:textId="1E12C6D7" w:rsidR="00505FE4" w:rsidRPr="00356D37" w:rsidRDefault="00505FE4" w:rsidP="00505FE4">
      <w:pPr>
        <w:rPr>
          <w:sz w:val="22"/>
          <w:szCs w:val="22"/>
        </w:rPr>
      </w:pPr>
      <w:r w:rsidRPr="00356D37">
        <w:rPr>
          <w:sz w:val="22"/>
          <w:szCs w:val="22"/>
        </w:rPr>
        <w:t>* Literatura może być zmieniona po akceptacji Dyrektora Instytutu</w:t>
      </w: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356D37" w14:paraId="188528A2" w14:textId="77777777" w:rsidTr="00356D37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5A5D4CE" w14:textId="77777777" w:rsidR="00505FE4" w:rsidRPr="00356D37" w:rsidRDefault="00505FE4" w:rsidP="00F77DC4">
            <w:pPr>
              <w:jc w:val="center"/>
              <w:rPr>
                <w:sz w:val="22"/>
                <w:szCs w:val="22"/>
              </w:rPr>
            </w:pPr>
            <w:r w:rsidRPr="00356D3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E1A200" w14:textId="77777777" w:rsidR="00505FE4" w:rsidRPr="00356D37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2C10B890" w14:textId="77777777" w:rsidR="00505FE4" w:rsidRPr="00356D37" w:rsidRDefault="00505FE4" w:rsidP="00F77DC4">
            <w:pPr>
              <w:jc w:val="center"/>
              <w:rPr>
                <w:sz w:val="18"/>
                <w:szCs w:val="18"/>
              </w:rPr>
            </w:pPr>
            <w:r w:rsidRPr="00356D37">
              <w:rPr>
                <w:sz w:val="18"/>
                <w:szCs w:val="18"/>
              </w:rPr>
              <w:t>Nr efektu uczenia się/grupy efektów</w:t>
            </w:r>
            <w:r w:rsidRPr="00356D37">
              <w:rPr>
                <w:sz w:val="18"/>
                <w:szCs w:val="18"/>
              </w:rPr>
              <w:br/>
            </w:r>
          </w:p>
        </w:tc>
      </w:tr>
      <w:tr w:rsidR="00505FE4" w:rsidRPr="00356D37" w14:paraId="0247A27A" w14:textId="77777777" w:rsidTr="00356D37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748ACB" w14:textId="5D7BD9F0" w:rsidR="00505FE4" w:rsidRPr="00356D37" w:rsidRDefault="00602B98" w:rsidP="00A0655B">
            <w:pPr>
              <w:rPr>
                <w:sz w:val="22"/>
                <w:szCs w:val="22"/>
              </w:rPr>
            </w:pPr>
            <w:r w:rsidRPr="00356D37">
              <w:rPr>
                <w:sz w:val="24"/>
                <w:szCs w:val="24"/>
              </w:rPr>
              <w:t>Wykład - zaliczenie na ocenę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FD7392" w14:textId="32BCC22B" w:rsidR="00505FE4" w:rsidRPr="00356D37" w:rsidRDefault="00602B98" w:rsidP="00602B98">
            <w:pPr>
              <w:jc w:val="center"/>
              <w:rPr>
                <w:sz w:val="22"/>
                <w:szCs w:val="22"/>
              </w:rPr>
            </w:pPr>
            <w:r w:rsidRPr="00356D37">
              <w:rPr>
                <w:sz w:val="24"/>
                <w:szCs w:val="24"/>
              </w:rPr>
              <w:t>01, 02, 03</w:t>
            </w:r>
          </w:p>
        </w:tc>
      </w:tr>
      <w:tr w:rsidR="00505FE4" w:rsidRPr="00356D37" w14:paraId="7229EC33" w14:textId="77777777" w:rsidTr="00356D37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CE28" w14:textId="30CAF00B" w:rsidR="00505FE4" w:rsidRPr="00356D37" w:rsidRDefault="00602B98" w:rsidP="00A0655B">
            <w:pPr>
              <w:rPr>
                <w:sz w:val="22"/>
                <w:szCs w:val="22"/>
              </w:rPr>
            </w:pPr>
            <w:r w:rsidRPr="00356D37">
              <w:rPr>
                <w:sz w:val="24"/>
                <w:szCs w:val="24"/>
              </w:rPr>
              <w:t>Laboratorium - bieżące zadania oraz kolokwium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6191FA" w14:textId="468896BD" w:rsidR="00505FE4" w:rsidRPr="00356D37" w:rsidRDefault="00602B98" w:rsidP="00602B98">
            <w:pPr>
              <w:jc w:val="center"/>
              <w:rPr>
                <w:sz w:val="22"/>
                <w:szCs w:val="22"/>
              </w:rPr>
            </w:pPr>
            <w:r w:rsidRPr="00356D37">
              <w:rPr>
                <w:sz w:val="24"/>
                <w:szCs w:val="24"/>
              </w:rPr>
              <w:t>04, 05, 07, 08</w:t>
            </w:r>
          </w:p>
        </w:tc>
      </w:tr>
      <w:tr w:rsidR="00505FE4" w:rsidRPr="00356D37" w14:paraId="5D041887" w14:textId="77777777" w:rsidTr="00356D37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4C33" w14:textId="5F92F418" w:rsidR="00505FE4" w:rsidRPr="00356D37" w:rsidRDefault="00602B98" w:rsidP="00A0655B">
            <w:pPr>
              <w:rPr>
                <w:sz w:val="22"/>
                <w:szCs w:val="22"/>
              </w:rPr>
            </w:pPr>
            <w:r w:rsidRPr="00356D37">
              <w:rPr>
                <w:sz w:val="24"/>
                <w:szCs w:val="24"/>
              </w:rPr>
              <w:t>Zadania domowe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31B1E" w14:textId="211F911A" w:rsidR="00505FE4" w:rsidRPr="00356D37" w:rsidRDefault="00602B98" w:rsidP="00602B98">
            <w:pPr>
              <w:jc w:val="center"/>
              <w:rPr>
                <w:sz w:val="22"/>
                <w:szCs w:val="22"/>
              </w:rPr>
            </w:pPr>
            <w:r w:rsidRPr="00356D37">
              <w:rPr>
                <w:sz w:val="24"/>
                <w:szCs w:val="24"/>
              </w:rPr>
              <w:t>06</w:t>
            </w:r>
          </w:p>
        </w:tc>
      </w:tr>
      <w:tr w:rsidR="00505FE4" w:rsidRPr="00356D37" w14:paraId="65911121" w14:textId="77777777" w:rsidTr="00356D37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2DC997" w14:textId="77777777" w:rsidR="00505FE4" w:rsidRPr="00356D37" w:rsidRDefault="00505FE4" w:rsidP="00F77DC4">
            <w:pPr>
              <w:rPr>
                <w:sz w:val="22"/>
                <w:szCs w:val="22"/>
              </w:rPr>
            </w:pPr>
            <w:r w:rsidRPr="00356D3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80E9A18" w14:textId="77777777" w:rsidR="00602B98" w:rsidRPr="00356D37" w:rsidRDefault="00602B98" w:rsidP="00602B98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Laboratorium: aktywność, praca samodzielna i wykonanie wszystkich zadań; kolokwium. Dopuszczalna jest jedna nieobecność. W przypadku nieobecności należy zgłosić się do prowadzącego w celu ustalenia terminu i zakresu odrobienia zajęć. W przypadku braku możliwości odrobienia zajęć lub większej liczby nieobecności istnieje możliwość odrobienia zajęć w postaci indywidualnego zadania domowego.</w:t>
            </w:r>
          </w:p>
          <w:p w14:paraId="333A331B" w14:textId="77777777" w:rsidR="00602B98" w:rsidRPr="00356D37" w:rsidRDefault="00602B98" w:rsidP="00602B98">
            <w:pPr>
              <w:rPr>
                <w:sz w:val="24"/>
                <w:szCs w:val="24"/>
              </w:rPr>
            </w:pPr>
          </w:p>
          <w:p w14:paraId="5AC768FA" w14:textId="77777777" w:rsidR="00602B98" w:rsidRPr="00356D37" w:rsidRDefault="00602B98" w:rsidP="00602B98">
            <w:pPr>
              <w:pStyle w:val="Tekstpodstawowywcity2"/>
              <w:spacing w:line="240" w:lineRule="auto"/>
              <w:ind w:left="0"/>
            </w:pPr>
            <w:r w:rsidRPr="00356D37">
              <w:t>Wykład: zaliczenie na ocenę</w:t>
            </w:r>
          </w:p>
          <w:p w14:paraId="2F131451" w14:textId="77777777" w:rsidR="00602B98" w:rsidRPr="00356D37" w:rsidRDefault="00602B98" w:rsidP="00602B98">
            <w:pPr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Warunkiem zaliczenia przedmiotu jest uzyskanie oceny pozytywnej najpierw z laboratorium, a następnie z wykładu. Na skumulowaną ocenę końcową z przedmiotu składa się w 50% ocena uzyskana z wykładu oraz w 50% ocena uzyskana z laboratorium</w:t>
            </w:r>
          </w:p>
          <w:p w14:paraId="09FF2492" w14:textId="77777777" w:rsidR="00602B98" w:rsidRPr="00356D37" w:rsidRDefault="00602B98" w:rsidP="00602B98">
            <w:pPr>
              <w:rPr>
                <w:sz w:val="24"/>
                <w:szCs w:val="24"/>
              </w:rPr>
            </w:pPr>
          </w:p>
          <w:p w14:paraId="549B5176" w14:textId="1C2AB0E9" w:rsidR="00505FE4" w:rsidRPr="00356D37" w:rsidRDefault="00602B98" w:rsidP="00602B98">
            <w:pPr>
              <w:rPr>
                <w:sz w:val="22"/>
                <w:szCs w:val="22"/>
              </w:rPr>
            </w:pPr>
            <w:r w:rsidRPr="00356D37">
              <w:rPr>
                <w:sz w:val="24"/>
                <w:szCs w:val="24"/>
              </w:rPr>
              <w:t>Koordynator przedmiotu może zaliczyć przedmiot na podstawie projektu z dziedziny bezpieczeństwa sieci zrealizowanego w ramach koła naukowego.</w:t>
            </w:r>
          </w:p>
        </w:tc>
      </w:tr>
    </w:tbl>
    <w:p w14:paraId="094B0E8F" w14:textId="77777777" w:rsidR="00505FE4" w:rsidRPr="00356D37" w:rsidRDefault="00505FE4" w:rsidP="00505FE4">
      <w:pPr>
        <w:rPr>
          <w:sz w:val="22"/>
          <w:szCs w:val="22"/>
        </w:rPr>
      </w:pPr>
    </w:p>
    <w:tbl>
      <w:tblPr>
        <w:tblW w:w="555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356D37" w14:paraId="475AB8C9" w14:textId="77777777" w:rsidTr="00356D37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7A492F" w14:textId="77777777" w:rsidR="00505FE4" w:rsidRPr="00356D37" w:rsidRDefault="00505FE4" w:rsidP="00F77DC4">
            <w:pPr>
              <w:jc w:val="center"/>
              <w:rPr>
                <w:b/>
              </w:rPr>
            </w:pPr>
          </w:p>
          <w:p w14:paraId="3156639F" w14:textId="77777777" w:rsidR="00505FE4" w:rsidRPr="00356D37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NAKŁAD PRACY STUDENTA</w:t>
            </w:r>
          </w:p>
          <w:p w14:paraId="5A38928B" w14:textId="77777777" w:rsidR="00505FE4" w:rsidRPr="00356D37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356D37" w14:paraId="4F1752FE" w14:textId="77777777" w:rsidTr="00356D37">
        <w:trPr>
          <w:trHeight w:val="263"/>
          <w:jc w:val="center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6FCC22" w14:textId="77777777" w:rsidR="00505FE4" w:rsidRPr="00356D37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21F741BE" w14:textId="77777777" w:rsidR="00505FE4" w:rsidRPr="00356D37" w:rsidRDefault="00505FE4" w:rsidP="00F77DC4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A1E693" w14:textId="77777777" w:rsidR="00505FE4" w:rsidRPr="00356D37" w:rsidRDefault="00505FE4" w:rsidP="00F77DC4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356D37" w14:paraId="074AF1D4" w14:textId="77777777" w:rsidTr="00356D37">
        <w:trPr>
          <w:trHeight w:val="2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BFF3" w14:textId="77777777" w:rsidR="00505FE4" w:rsidRPr="00356D3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B9C7" w14:textId="77777777" w:rsidR="00505FE4" w:rsidRPr="00356D37" w:rsidRDefault="00505FE4" w:rsidP="00F77DC4">
            <w:pPr>
              <w:jc w:val="center"/>
            </w:pPr>
            <w:r w:rsidRPr="00356D37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BB5E" w14:textId="77777777" w:rsidR="00505FE4" w:rsidRPr="00356D37" w:rsidRDefault="00505FE4" w:rsidP="00F77DC4">
            <w:pPr>
              <w:jc w:val="center"/>
            </w:pPr>
            <w:r w:rsidRPr="00356D37">
              <w:t xml:space="preserve">W tym zajęcia powiązane </w:t>
            </w:r>
            <w:r w:rsidRPr="00356D37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1AE834" w14:textId="77777777" w:rsidR="00505FE4" w:rsidRPr="00356D37" w:rsidRDefault="00505FE4" w:rsidP="00F77DC4">
            <w:pPr>
              <w:jc w:val="center"/>
              <w:rPr>
                <w:color w:val="FF0000"/>
              </w:rPr>
            </w:pPr>
            <w:r w:rsidRPr="00356D37">
              <w:t>W tym udział w zajęciach przeprowadzanych z wykorzystaniem metod i</w:t>
            </w:r>
            <w:r w:rsidR="00A4490B" w:rsidRPr="00356D37">
              <w:t> </w:t>
            </w:r>
            <w:r w:rsidRPr="00356D37">
              <w:t>technik kształcenia na odległość</w:t>
            </w:r>
          </w:p>
        </w:tc>
      </w:tr>
      <w:tr w:rsidR="00505FE4" w:rsidRPr="00356D37" w14:paraId="40D637C4" w14:textId="77777777" w:rsidTr="00356D37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0ACF" w14:textId="77777777" w:rsidR="00505FE4" w:rsidRPr="00356D37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9B43" w14:textId="0B07BF82" w:rsidR="00505FE4" w:rsidRPr="00356D37" w:rsidRDefault="00602B98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410A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80574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56D37" w14:paraId="088E0B7B" w14:textId="77777777" w:rsidTr="00356D37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2128" w14:textId="77777777" w:rsidR="00505FE4" w:rsidRPr="00356D37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FC42" w14:textId="434A8DF5" w:rsidR="00505FE4" w:rsidRPr="00356D37" w:rsidRDefault="00602B98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4C38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CA476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56D37" w14:paraId="05099E60" w14:textId="77777777" w:rsidTr="00356D37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122C" w14:textId="77777777" w:rsidR="00505FE4" w:rsidRPr="00356D37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356D37">
              <w:rPr>
                <w:sz w:val="24"/>
                <w:szCs w:val="24"/>
              </w:rPr>
              <w:t>Udział w ćwiczeniach audytoryjnych</w:t>
            </w:r>
            <w:r w:rsidRPr="00356D37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0D6E" w14:textId="7BD01214" w:rsidR="00505FE4" w:rsidRPr="00356D37" w:rsidRDefault="00D37CCC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20EE" w14:textId="5400CBC4" w:rsidR="00505FE4" w:rsidRPr="00356D37" w:rsidRDefault="00D37CCC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0940D9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56D37" w14:paraId="7B191E9C" w14:textId="77777777" w:rsidTr="00356D37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7EAC" w14:textId="77777777" w:rsidR="00505FE4" w:rsidRPr="00356D37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765B" w14:textId="6CF3FB19" w:rsidR="00505FE4" w:rsidRPr="00356D37" w:rsidRDefault="00602B98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426" w14:textId="40368EB1" w:rsidR="00505FE4" w:rsidRPr="00356D37" w:rsidRDefault="00D37CCC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3</w:t>
            </w:r>
            <w:r w:rsidR="00602B98" w:rsidRPr="00356D37"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2AFA5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56D37" w14:paraId="1FD18F90" w14:textId="77777777" w:rsidTr="00356D37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466E" w14:textId="77777777" w:rsidR="00505FE4" w:rsidRPr="00356D37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Przygotowanie projektu / eseju / itp.</w:t>
            </w:r>
            <w:r w:rsidRPr="00356D3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91E5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F746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226A6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56D37" w14:paraId="2006EADE" w14:textId="77777777" w:rsidTr="00356D37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584F" w14:textId="77777777" w:rsidR="00505FE4" w:rsidRPr="00356D37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B619" w14:textId="6CDE2989" w:rsidR="00505FE4" w:rsidRPr="00356D37" w:rsidRDefault="00602B98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D065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EA184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56D37" w14:paraId="3AB76CED" w14:textId="77777777" w:rsidTr="00356D37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1D0A" w14:textId="77777777" w:rsidR="00505FE4" w:rsidRPr="00356D37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F308" w14:textId="21EC5B24" w:rsidR="00505FE4" w:rsidRPr="00356D37" w:rsidRDefault="00602B98" w:rsidP="00A0655B">
            <w:pPr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510B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11CB6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56D37" w14:paraId="20BF0907" w14:textId="77777777" w:rsidTr="00356D37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8ED9" w14:textId="77777777" w:rsidR="00505FE4" w:rsidRPr="00356D37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F100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627E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75F48" w14:textId="77777777" w:rsidR="00505FE4" w:rsidRPr="00356D37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356D37" w14:paraId="2F7FC881" w14:textId="77777777" w:rsidTr="00356D37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0A0A" w14:textId="77777777" w:rsidR="00505FE4" w:rsidRPr="00356D37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F9D2" w14:textId="03B1507C" w:rsidR="00505FE4" w:rsidRPr="00356D37" w:rsidRDefault="00D37CCC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90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E579" w14:textId="0E999233" w:rsidR="00505FE4" w:rsidRPr="00356D37" w:rsidRDefault="00D37CCC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60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33A49" w14:textId="77777777" w:rsidR="00505FE4" w:rsidRPr="00356D37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356D37" w14:paraId="2DA963AA" w14:textId="77777777" w:rsidTr="00356D37">
        <w:trPr>
          <w:trHeight w:val="236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BC95D" w14:textId="77777777" w:rsidR="00505FE4" w:rsidRPr="00356D37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4A8E016" w14:textId="7B97CDC7" w:rsidR="00505FE4" w:rsidRPr="00356D37" w:rsidRDefault="00602B98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356D37" w14:paraId="15AB644D" w14:textId="77777777" w:rsidTr="00356D37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14906" w14:textId="77777777" w:rsidR="00505FE4" w:rsidRPr="00356D37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56D3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3B43F8" w14:textId="3A12A6BA" w:rsidR="00505FE4" w:rsidRPr="00356D37" w:rsidRDefault="00602B98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356D37" w14:paraId="64D0E3C3" w14:textId="77777777" w:rsidTr="00356D37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3A454" w14:textId="77777777" w:rsidR="00505FE4" w:rsidRPr="00356D37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356D37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73419DC" w14:textId="77777777" w:rsidR="00505FE4" w:rsidRPr="00356D37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356D37" w14:paraId="55568D4C" w14:textId="77777777" w:rsidTr="00356D37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CBE9DAF" w14:textId="77777777" w:rsidR="00505FE4" w:rsidRPr="00356D37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56D37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7B4275A" w14:textId="1D3C72CB" w:rsidR="00505FE4" w:rsidRPr="00356D37" w:rsidRDefault="00D37CCC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56D37">
              <w:rPr>
                <w:b/>
                <w:sz w:val="24"/>
                <w:szCs w:val="24"/>
              </w:rPr>
              <w:t>47</w:t>
            </w:r>
            <w:r w:rsidR="00602B98" w:rsidRPr="00356D37">
              <w:rPr>
                <w:b/>
                <w:sz w:val="24"/>
                <w:szCs w:val="24"/>
              </w:rPr>
              <w:br/>
              <w:t>1,</w:t>
            </w:r>
            <w:r w:rsidRPr="00356D37">
              <w:rPr>
                <w:b/>
                <w:sz w:val="24"/>
                <w:szCs w:val="24"/>
              </w:rPr>
              <w:t>6</w:t>
            </w:r>
            <w:r w:rsidR="00602B98" w:rsidRPr="00356D37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74778222" w14:textId="77777777" w:rsidR="00DB50E0" w:rsidRPr="00356D37" w:rsidRDefault="00DB50E0" w:rsidP="00505FE4"/>
    <w:sectPr w:rsidR="00DB50E0" w:rsidRPr="00356D37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6AA41" w14:textId="77777777" w:rsidR="009A3C95" w:rsidRDefault="009A3C95" w:rsidP="00505FE4">
      <w:r>
        <w:separator/>
      </w:r>
    </w:p>
  </w:endnote>
  <w:endnote w:type="continuationSeparator" w:id="0">
    <w:p w14:paraId="16101EF3" w14:textId="77777777" w:rsidR="009A3C95" w:rsidRDefault="009A3C95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8A0E1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C70A6CB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D261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F9C32BA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1D667" w14:textId="77777777" w:rsidR="009A3C95" w:rsidRDefault="009A3C95" w:rsidP="00505FE4">
      <w:r>
        <w:separator/>
      </w:r>
    </w:p>
  </w:footnote>
  <w:footnote w:type="continuationSeparator" w:id="0">
    <w:p w14:paraId="55F7EFD6" w14:textId="77777777" w:rsidR="009A3C95" w:rsidRDefault="009A3C95" w:rsidP="00505FE4">
      <w:r>
        <w:continuationSeparator/>
      </w:r>
    </w:p>
  </w:footnote>
  <w:footnote w:id="1">
    <w:p w14:paraId="3BF6C5BC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75007A"/>
    <w:multiLevelType w:val="hybridMultilevel"/>
    <w:tmpl w:val="2BB296FE"/>
    <w:lvl w:ilvl="0" w:tplc="C5E478E4">
      <w:start w:val="1"/>
      <w:numFmt w:val="decimal"/>
      <w:lvlText w:val="%1."/>
      <w:lvlJc w:val="left"/>
      <w:pPr>
        <w:ind w:left="468" w:hanging="360"/>
      </w:pPr>
    </w:lvl>
    <w:lvl w:ilvl="1" w:tplc="04150019">
      <w:start w:val="1"/>
      <w:numFmt w:val="lowerLetter"/>
      <w:lvlText w:val="%2."/>
      <w:lvlJc w:val="left"/>
      <w:pPr>
        <w:ind w:left="1188" w:hanging="360"/>
      </w:pPr>
    </w:lvl>
    <w:lvl w:ilvl="2" w:tplc="0415001B">
      <w:start w:val="1"/>
      <w:numFmt w:val="lowerRoman"/>
      <w:lvlText w:val="%3."/>
      <w:lvlJc w:val="right"/>
      <w:pPr>
        <w:ind w:left="1908" w:hanging="180"/>
      </w:pPr>
    </w:lvl>
    <w:lvl w:ilvl="3" w:tplc="0415000F">
      <w:start w:val="1"/>
      <w:numFmt w:val="decimal"/>
      <w:lvlText w:val="%4."/>
      <w:lvlJc w:val="left"/>
      <w:pPr>
        <w:ind w:left="2628" w:hanging="360"/>
      </w:pPr>
    </w:lvl>
    <w:lvl w:ilvl="4" w:tplc="04150019">
      <w:start w:val="1"/>
      <w:numFmt w:val="lowerLetter"/>
      <w:lvlText w:val="%5."/>
      <w:lvlJc w:val="left"/>
      <w:pPr>
        <w:ind w:left="3348" w:hanging="360"/>
      </w:pPr>
    </w:lvl>
    <w:lvl w:ilvl="5" w:tplc="0415001B">
      <w:start w:val="1"/>
      <w:numFmt w:val="lowerRoman"/>
      <w:lvlText w:val="%6."/>
      <w:lvlJc w:val="right"/>
      <w:pPr>
        <w:ind w:left="4068" w:hanging="180"/>
      </w:pPr>
    </w:lvl>
    <w:lvl w:ilvl="6" w:tplc="0415000F">
      <w:start w:val="1"/>
      <w:numFmt w:val="decimal"/>
      <w:lvlText w:val="%7."/>
      <w:lvlJc w:val="left"/>
      <w:pPr>
        <w:ind w:left="4788" w:hanging="360"/>
      </w:pPr>
    </w:lvl>
    <w:lvl w:ilvl="7" w:tplc="04150019">
      <w:start w:val="1"/>
      <w:numFmt w:val="lowerLetter"/>
      <w:lvlText w:val="%8."/>
      <w:lvlJc w:val="left"/>
      <w:pPr>
        <w:ind w:left="5508" w:hanging="360"/>
      </w:pPr>
    </w:lvl>
    <w:lvl w:ilvl="8" w:tplc="0415001B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68D90D64"/>
    <w:multiLevelType w:val="hybridMultilevel"/>
    <w:tmpl w:val="D32E1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5121393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61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7012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4716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BBE"/>
    <w:rsid w:val="000E5FD5"/>
    <w:rsid w:val="001410D7"/>
    <w:rsid w:val="001A01C0"/>
    <w:rsid w:val="002A7236"/>
    <w:rsid w:val="002F2E60"/>
    <w:rsid w:val="00322D2F"/>
    <w:rsid w:val="00337452"/>
    <w:rsid w:val="00356D37"/>
    <w:rsid w:val="004005B0"/>
    <w:rsid w:val="00471C43"/>
    <w:rsid w:val="00505FE4"/>
    <w:rsid w:val="00602B98"/>
    <w:rsid w:val="006309A5"/>
    <w:rsid w:val="006369D6"/>
    <w:rsid w:val="00761EE8"/>
    <w:rsid w:val="007A58E0"/>
    <w:rsid w:val="00856974"/>
    <w:rsid w:val="008A2D5A"/>
    <w:rsid w:val="008B7569"/>
    <w:rsid w:val="00906178"/>
    <w:rsid w:val="009A3C95"/>
    <w:rsid w:val="00A0655B"/>
    <w:rsid w:val="00A4490B"/>
    <w:rsid w:val="00AB70AC"/>
    <w:rsid w:val="00B805FB"/>
    <w:rsid w:val="00B8525A"/>
    <w:rsid w:val="00C11BBE"/>
    <w:rsid w:val="00C23999"/>
    <w:rsid w:val="00CD1F11"/>
    <w:rsid w:val="00D37CCC"/>
    <w:rsid w:val="00DB50E0"/>
    <w:rsid w:val="00DE0482"/>
    <w:rsid w:val="00E46BB9"/>
    <w:rsid w:val="00FD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796A"/>
  <w15:chartTrackingRefBased/>
  <w15:docId w15:val="{612E6995-9B0E-4E7B-96A7-6C24ED258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C23999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semiHidden/>
    <w:unhideWhenUsed/>
    <w:rsid w:val="00602B98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602B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be\OneDrive\Pulpit\sylabu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28</TotalTime>
  <Pages>4</Pages>
  <Words>913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Sacha</dc:creator>
  <cp:keywords/>
  <dc:description/>
  <cp:lastModifiedBy>Teresa Jurewicz-Obrzut</cp:lastModifiedBy>
  <cp:revision>8</cp:revision>
  <cp:lastPrinted>2023-12-05T12:20:00Z</cp:lastPrinted>
  <dcterms:created xsi:type="dcterms:W3CDTF">2024-06-05T07:45:00Z</dcterms:created>
  <dcterms:modified xsi:type="dcterms:W3CDTF">2024-08-21T15:07:00Z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